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A2" w:rsidRPr="00113891" w:rsidRDefault="00F2354A" w:rsidP="00FC6FD9">
      <w:pPr>
        <w:tabs>
          <w:tab w:val="left" w:pos="709"/>
        </w:tabs>
        <w:spacing w:before="240" w:after="0"/>
        <w:jc w:val="both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4.6</w:t>
      </w:r>
      <w:r w:rsidR="00694FA2" w:rsidRPr="00113891">
        <w:rPr>
          <w:rFonts w:cs="Arial"/>
          <w:b/>
          <w:sz w:val="26"/>
          <w:szCs w:val="26"/>
          <w:lang w:val="it-CH"/>
        </w:rPr>
        <w:tab/>
      </w:r>
      <w:r w:rsidR="00113891" w:rsidRPr="00113891">
        <w:rPr>
          <w:rFonts w:cs="Arial"/>
          <w:b/>
          <w:sz w:val="26"/>
          <w:szCs w:val="26"/>
          <w:lang w:val="it-CH"/>
        </w:rPr>
        <w:t>Sicurezza sul lavoro e protezione della salute</w:t>
      </w:r>
      <w:r w:rsidR="0009165C" w:rsidRPr="00113891">
        <w:rPr>
          <w:rFonts w:cs="Arial"/>
          <w:b/>
          <w:sz w:val="26"/>
          <w:szCs w:val="26"/>
          <w:lang w:val="it-CH"/>
        </w:rPr>
        <w:t xml:space="preserve">: </w:t>
      </w:r>
    </w:p>
    <w:p w:rsidR="0009165C" w:rsidRPr="00113891" w:rsidRDefault="00694FA2" w:rsidP="00FC6FD9">
      <w:pPr>
        <w:tabs>
          <w:tab w:val="left" w:pos="709"/>
        </w:tabs>
        <w:jc w:val="both"/>
        <w:rPr>
          <w:rFonts w:cs="Arial"/>
          <w:b/>
          <w:sz w:val="26"/>
          <w:szCs w:val="26"/>
          <w:lang w:val="it-CH"/>
        </w:rPr>
      </w:pPr>
      <w:r w:rsidRPr="00113891">
        <w:rPr>
          <w:rFonts w:cs="Arial"/>
          <w:b/>
          <w:sz w:val="26"/>
          <w:szCs w:val="26"/>
          <w:lang w:val="it-CH"/>
        </w:rPr>
        <w:tab/>
      </w:r>
      <w:r w:rsidR="00FC6FD9" w:rsidRPr="00113891">
        <w:rPr>
          <w:rFonts w:cs="Arial"/>
          <w:b/>
          <w:sz w:val="26"/>
          <w:szCs w:val="26"/>
          <w:lang w:val="it-CH"/>
        </w:rPr>
        <w:t>protezione da</w:t>
      </w:r>
      <w:r w:rsidR="00F930B2" w:rsidRPr="00113891">
        <w:rPr>
          <w:rFonts w:cs="Arial"/>
          <w:b/>
          <w:sz w:val="26"/>
          <w:szCs w:val="26"/>
          <w:lang w:val="it-CH"/>
        </w:rPr>
        <w:t xml:space="preserve"> elettrocuzioni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113891" w:rsidRPr="00F2354A" w:rsidTr="00C315E2">
        <w:tc>
          <w:tcPr>
            <w:tcW w:w="8927" w:type="dxa"/>
            <w:shd w:val="clear" w:color="auto" w:fill="EAEAEA"/>
          </w:tcPr>
          <w:p w:rsidR="0009165C" w:rsidRPr="00113891" w:rsidRDefault="00FC6FD9" w:rsidP="00FC6FD9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 w:rsidRPr="00113891">
              <w:rPr>
                <w:rFonts w:ascii="Arial" w:hAnsi="Arial" w:cs="Arial"/>
                <w:b/>
                <w:sz w:val="20"/>
                <w:szCs w:val="16"/>
                <w:lang w:val="it-CH"/>
              </w:rPr>
              <w:t>Compito</w:t>
            </w:r>
          </w:p>
          <w:p w:rsidR="0009165C" w:rsidRPr="00113891" w:rsidRDefault="00772DD7" w:rsidP="00772DD7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13891">
              <w:rPr>
                <w:rFonts w:ascii="Arial" w:hAnsi="Arial" w:cs="Arial"/>
                <w:sz w:val="20"/>
                <w:szCs w:val="16"/>
                <w:lang w:val="it-CH"/>
              </w:rPr>
              <w:t>Partendo da una</w:t>
            </w:r>
            <w:r w:rsidR="00FC6FD9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 base </w:t>
            </w:r>
            <w:r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documentaria e </w:t>
            </w:r>
            <w:r w:rsidR="00FC6FD9" w:rsidRPr="00113891">
              <w:rPr>
                <w:rFonts w:ascii="Arial" w:hAnsi="Arial" w:cs="Arial"/>
                <w:sz w:val="20"/>
                <w:szCs w:val="16"/>
                <w:lang w:val="it-CH"/>
              </w:rPr>
              <w:t>d</w:t>
            </w:r>
            <w:r w:rsidRPr="00113891">
              <w:rPr>
                <w:rFonts w:ascii="Arial" w:hAnsi="Arial" w:cs="Arial"/>
                <w:sz w:val="20"/>
                <w:szCs w:val="16"/>
                <w:lang w:val="it-CH"/>
              </w:rPr>
              <w:t>a</w:t>
            </w:r>
            <w:r w:rsidR="00FC6FD9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 una serie di esempi</w:t>
            </w:r>
            <w:r w:rsidR="0009165C" w:rsidRPr="00113891">
              <w:rPr>
                <w:rFonts w:ascii="Arial" w:hAnsi="Arial" w:cs="Arial"/>
                <w:sz w:val="20"/>
                <w:szCs w:val="16"/>
                <w:lang w:val="it-CH"/>
              </w:rPr>
              <w:t>,</w:t>
            </w:r>
            <w:r w:rsidR="00F930B2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 spiegare</w:t>
            </w:r>
            <w:r w:rsidR="0009165C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F930B2" w:rsidRPr="00113891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in che modo </w:t>
            </w:r>
            <w:r w:rsidR="00FC6FD9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l’azienda protegge </w:t>
            </w:r>
            <w:r w:rsidR="00F930B2" w:rsidRPr="00113891">
              <w:rPr>
                <w:rFonts w:ascii="Arial" w:hAnsi="Arial" w:cs="Arial"/>
                <w:sz w:val="20"/>
                <w:szCs w:val="16"/>
                <w:lang w:val="it-CH"/>
              </w:rPr>
              <w:t>i suoi impiegati dal pericolo di un’elettrocuzione</w:t>
            </w:r>
            <w:r w:rsidR="0009165C" w:rsidRPr="00113891">
              <w:rPr>
                <w:rFonts w:ascii="Arial" w:hAnsi="Arial" w:cs="Arial"/>
                <w:sz w:val="20"/>
                <w:szCs w:val="16"/>
                <w:lang w:val="it-CH"/>
              </w:rPr>
              <w:t xml:space="preserve"> (</w:t>
            </w:r>
            <w:r w:rsidR="00FC6FD9" w:rsidRPr="00113891">
              <w:rPr>
                <w:rFonts w:ascii="Arial" w:hAnsi="Arial" w:cs="Arial"/>
                <w:sz w:val="20"/>
                <w:szCs w:val="16"/>
                <w:lang w:val="it-CH"/>
              </w:rPr>
              <w:t>ausili, comportamenti, istruzioni, dispositivi</w:t>
            </w:r>
            <w:r w:rsidR="0009165C" w:rsidRPr="00113891">
              <w:rPr>
                <w:rFonts w:ascii="Arial" w:hAnsi="Arial" w:cs="Arial"/>
                <w:sz w:val="20"/>
                <w:szCs w:val="16"/>
                <w:lang w:val="it-CH"/>
              </w:rPr>
              <w:t>…).</w:t>
            </w:r>
          </w:p>
        </w:tc>
      </w:tr>
    </w:tbl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694FA2" w:rsidRPr="00113891" w:rsidRDefault="00694FA2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113891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113891" w:rsidRPr="00F2354A" w:rsidTr="00C315E2">
        <w:tc>
          <w:tcPr>
            <w:tcW w:w="8927" w:type="dxa"/>
            <w:shd w:val="clear" w:color="auto" w:fill="EAEAEA"/>
          </w:tcPr>
          <w:p w:rsidR="0009165C" w:rsidRPr="00F2354A" w:rsidRDefault="00113891" w:rsidP="00FC6FD9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</w:rPr>
            </w:pPr>
            <w:r w:rsidRPr="00113891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113891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F2354A" w:rsidRDefault="0009165C" w:rsidP="00FC6FD9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13891" w:rsidRPr="00113891" w:rsidTr="00113891">
        <w:tc>
          <w:tcPr>
            <w:tcW w:w="9180" w:type="dxa"/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927"/>
            </w:tblGrid>
            <w:tr w:rsidR="00113891" w:rsidRPr="00113891" w:rsidTr="00CE3FC8">
              <w:tc>
                <w:tcPr>
                  <w:tcW w:w="8927" w:type="dxa"/>
                </w:tcPr>
                <w:p w:rsidR="00113891" w:rsidRPr="00113891" w:rsidRDefault="00113891" w:rsidP="00CE3FC8">
                  <w:pPr>
                    <w:tabs>
                      <w:tab w:val="left" w:pos="709"/>
                      <w:tab w:val="left" w:pos="4253"/>
                    </w:tabs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</w:pPr>
                  <w:r w:rsidRPr="00113891"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  <w:t xml:space="preserve">Data del colloquio: </w:t>
                  </w:r>
                  <w:r w:rsidRPr="00113891">
                    <w:rPr>
                      <w:rFonts w:ascii="Arial" w:hAnsi="Arial" w:cs="Arial"/>
                      <w:sz w:val="20"/>
                      <w:szCs w:val="20"/>
                      <w:lang w:val="it-CH"/>
                    </w:rPr>
                    <w:tab/>
                    <w:t>Firma del formatore e della persona in formazione</w:t>
                  </w:r>
                </w:p>
              </w:tc>
            </w:tr>
          </w:tbl>
          <w:p w:rsidR="00113891" w:rsidRPr="00113891" w:rsidRDefault="00113891" w:rsidP="00113891">
            <w:pPr>
              <w:tabs>
                <w:tab w:val="left" w:pos="709"/>
              </w:tabs>
              <w:rPr>
                <w:rFonts w:cs="Arial"/>
                <w:sz w:val="16"/>
                <w:szCs w:val="16"/>
                <w:lang w:val="it-CH"/>
              </w:rPr>
            </w:pPr>
          </w:p>
          <w:p w:rsidR="0009165C" w:rsidRPr="00113891" w:rsidRDefault="0009165C" w:rsidP="00FC6FD9">
            <w:pPr>
              <w:tabs>
                <w:tab w:val="left" w:pos="709"/>
                <w:tab w:val="left" w:pos="4253"/>
              </w:tabs>
              <w:jc w:val="both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:rsidR="0009165C" w:rsidRPr="00113891" w:rsidRDefault="0009165C" w:rsidP="00FC6FD9">
      <w:pPr>
        <w:tabs>
          <w:tab w:val="left" w:pos="709"/>
        </w:tabs>
        <w:jc w:val="both"/>
        <w:rPr>
          <w:rFonts w:cs="Arial"/>
          <w:sz w:val="16"/>
          <w:szCs w:val="16"/>
        </w:rPr>
      </w:pPr>
    </w:p>
    <w:p w:rsidR="0009165C" w:rsidRPr="00113891" w:rsidRDefault="0009165C" w:rsidP="00FC6FD9">
      <w:pPr>
        <w:tabs>
          <w:tab w:val="left" w:pos="709"/>
        </w:tabs>
        <w:jc w:val="both"/>
        <w:rPr>
          <w:rFonts w:cs="Arial"/>
          <w:sz w:val="32"/>
          <w:szCs w:val="32"/>
        </w:rPr>
      </w:pPr>
    </w:p>
    <w:sectPr w:rsidR="0009165C" w:rsidRPr="00113891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F41" w:rsidRDefault="00556F41" w:rsidP="002C40E0">
      <w:pPr>
        <w:spacing w:after="0" w:line="240" w:lineRule="auto"/>
      </w:pPr>
      <w:r>
        <w:separator/>
      </w:r>
    </w:p>
  </w:endnote>
  <w:endnote w:type="continuationSeparator" w:id="0">
    <w:p w:rsidR="00556F41" w:rsidRDefault="00556F41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F9" w:rsidRDefault="00B406F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B406F9" w:rsidRDefault="00B406F9" w:rsidP="00B406F9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F9" w:rsidRDefault="00B406F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F41" w:rsidRDefault="00556F41" w:rsidP="002C40E0">
      <w:pPr>
        <w:spacing w:after="0" w:line="240" w:lineRule="auto"/>
      </w:pPr>
      <w:r>
        <w:separator/>
      </w:r>
    </w:p>
  </w:footnote>
  <w:footnote w:type="continuationSeparator" w:id="0">
    <w:p w:rsidR="00556F41" w:rsidRDefault="00556F41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F9" w:rsidRDefault="00B406F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891" w:rsidRPr="00412C52" w:rsidRDefault="00113891" w:rsidP="00113891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113891" w:rsidRDefault="002C40E0" w:rsidP="0011389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F9" w:rsidRDefault="00B406F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13891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2E7C44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C0C3A"/>
    <w:rsid w:val="004D21CC"/>
    <w:rsid w:val="004D2664"/>
    <w:rsid w:val="005148FF"/>
    <w:rsid w:val="0052541A"/>
    <w:rsid w:val="005438CB"/>
    <w:rsid w:val="00556F41"/>
    <w:rsid w:val="005C0BE3"/>
    <w:rsid w:val="005F3956"/>
    <w:rsid w:val="00606990"/>
    <w:rsid w:val="00624393"/>
    <w:rsid w:val="00631995"/>
    <w:rsid w:val="0064072A"/>
    <w:rsid w:val="006705DB"/>
    <w:rsid w:val="00694FA2"/>
    <w:rsid w:val="006F40F4"/>
    <w:rsid w:val="007717A3"/>
    <w:rsid w:val="00772DD7"/>
    <w:rsid w:val="007848CF"/>
    <w:rsid w:val="007A163A"/>
    <w:rsid w:val="007B6EAE"/>
    <w:rsid w:val="007D7711"/>
    <w:rsid w:val="007E19DF"/>
    <w:rsid w:val="007F1815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74790"/>
    <w:rsid w:val="00A83907"/>
    <w:rsid w:val="00AC43E6"/>
    <w:rsid w:val="00B16A59"/>
    <w:rsid w:val="00B21397"/>
    <w:rsid w:val="00B2615C"/>
    <w:rsid w:val="00B406F9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2354A"/>
    <w:rsid w:val="00F462C2"/>
    <w:rsid w:val="00F86CE2"/>
    <w:rsid w:val="00F90EE1"/>
    <w:rsid w:val="00F930B2"/>
    <w:rsid w:val="00FC6FD9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678314B-0063-4611-AADC-2B94AEF9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3561FC2E.dotm</Template>
  <TotalTime>0</TotalTime>
  <Pages>1</Pages>
  <Words>73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8</cp:revision>
  <cp:lastPrinted>2017-06-14T12:24:00Z</cp:lastPrinted>
  <dcterms:created xsi:type="dcterms:W3CDTF">2017-07-17T06:48:00Z</dcterms:created>
  <dcterms:modified xsi:type="dcterms:W3CDTF">2018-02-14T09:05:00Z</dcterms:modified>
</cp:coreProperties>
</file>